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1A8AE" w14:textId="77777777" w:rsidR="00FB1067" w:rsidRDefault="00FB1067">
      <w:pPr>
        <w:rPr>
          <w:rStyle w:val="Style2"/>
        </w:rPr>
      </w:pPr>
    </w:p>
    <w:p w14:paraId="5DD31108" w14:textId="77777777" w:rsidR="00FB1067" w:rsidRDefault="00FB1067">
      <w:bookmarkStart w:id="0" w:name="_GoBack"/>
      <w:bookmarkEnd w:id="0"/>
    </w:p>
    <w:p w14:paraId="657BAF35" w14:textId="0A50EE4F" w:rsidR="00535962" w:rsidRPr="00F7167E" w:rsidRDefault="00C5289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859FA37" wp14:editId="2EE103E5">
                <wp:simplePos x="0" y="0"/>
                <wp:positionH relativeFrom="column">
                  <wp:posOffset>4277802</wp:posOffset>
                </wp:positionH>
                <wp:positionV relativeFrom="paragraph">
                  <wp:posOffset>-588397</wp:posOffset>
                </wp:positionV>
                <wp:extent cx="2048703" cy="701040"/>
                <wp:effectExtent l="0" t="0" r="2794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870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4" y="1077"/>
                              <a:ext cx="193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CF96CF" w14:textId="5D43BEB7" w:rsidR="00022097" w:rsidRDefault="008D1049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55085F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080EDD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3D449C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A52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B106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A52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54D08">
                                      <w:rPr>
                                        <w:rStyle w:val="Style2"/>
                                      </w:rPr>
                                      <w:t>14</w:t>
                                    </w:r>
                                  </w:p>
                                  <w:p w14:paraId="5BC5088A" w14:textId="77777777" w:rsidR="0098258F" w:rsidRPr="00022097" w:rsidRDefault="0098258F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  <w:p w14:paraId="11D95061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8ED5029" w14:textId="77777777" w:rsidR="001466B0" w:rsidRPr="00535962" w:rsidRDefault="00B54D08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F8EA8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A37" id="Group 21" o:spid="_x0000_s1026" style="position:absolute;margin-left:336.85pt;margin-top:-46.35pt;width:161.3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24;top:1077;width:193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CF96CF" w14:textId="5D43BEB7" w:rsidR="00022097" w:rsidRDefault="008D1049" w:rsidP="00022097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55085F">
                                <w:rPr>
                                  <w:rStyle w:val="Style2"/>
                                </w:rPr>
                                <w:t>DAF</w:t>
                              </w:r>
                              <w:r w:rsidR="00080EDD">
                                <w:rPr>
                                  <w:rStyle w:val="Style2"/>
                                </w:rPr>
                                <w:t>-C</w:t>
                              </w:r>
                              <w:r w:rsidR="003D449C">
                                <w:rPr>
                                  <w:rStyle w:val="Style2"/>
                                </w:rPr>
                                <w:t>d</w:t>
                              </w:r>
                              <w:r w:rsidR="00FA5250">
                                <w:rPr>
                                  <w:rStyle w:val="Style2"/>
                                </w:rPr>
                                <w:t>-202</w:t>
                              </w:r>
                              <w:r w:rsidR="00FB1067">
                                <w:rPr>
                                  <w:rStyle w:val="Style2"/>
                                </w:rPr>
                                <w:t>5</w:t>
                              </w:r>
                              <w:r w:rsidR="00FA5250">
                                <w:rPr>
                                  <w:rStyle w:val="Style2"/>
                                </w:rPr>
                                <w:t>-00</w:t>
                              </w:r>
                              <w:r w:rsidR="00B54D08">
                                <w:rPr>
                                  <w:rStyle w:val="Style2"/>
                                </w:rPr>
                                <w:t>14</w:t>
                              </w:r>
                            </w:p>
                            <w:p w14:paraId="5BC5088A" w14:textId="77777777" w:rsidR="0098258F" w:rsidRPr="00022097" w:rsidRDefault="0098258F" w:rsidP="00022097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  <w:p w14:paraId="11D95061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8ED5029" w14:textId="77777777" w:rsidR="001466B0" w:rsidRPr="00535962" w:rsidRDefault="00B54D08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9F8EA8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C32D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F4209" wp14:editId="2674FE94">
                <wp:simplePos x="0" y="0"/>
                <wp:positionH relativeFrom="column">
                  <wp:posOffset>4611757</wp:posOffset>
                </wp:positionH>
                <wp:positionV relativeFrom="paragraph">
                  <wp:posOffset>159026</wp:posOffset>
                </wp:positionV>
                <wp:extent cx="178437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7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44438" w14:textId="77777777" w:rsidR="0026335F" w:rsidRPr="0026335F" w:rsidRDefault="00B54D0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B273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95F4209" id="Text Box 12" o:spid="_x0000_s1031" type="#_x0000_t202" style="position:absolute;margin-left:363.15pt;margin-top:12.5pt;width:140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" filled="f" stroked="f">
                <v:textbox>
                  <w:txbxContent>
                    <w:p w14:paraId="7F344438" w14:textId="77777777" w:rsidR="0026335F" w:rsidRPr="0026335F" w:rsidRDefault="00A024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273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574D27" wp14:editId="3D37C5C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E912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1574D27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52AE912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FAA6F3B" wp14:editId="6879F66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EEFB07" wp14:editId="5021101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2138B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C1DE78" wp14:editId="6F80A012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9EEFB0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2138B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3C1DE78" wp14:editId="6F80A012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4FD63A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720B75" wp14:editId="752E5294">
                <wp:simplePos x="0" y="0"/>
                <wp:positionH relativeFrom="column">
                  <wp:posOffset>4806086</wp:posOffset>
                </wp:positionH>
                <wp:positionV relativeFrom="paragraph">
                  <wp:posOffset>131521</wp:posOffset>
                </wp:positionV>
                <wp:extent cx="1524178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78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6A43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F720B75" id="Text Box 13" o:spid="_x0000_s1034" type="#_x0000_t202" style="position:absolute;margin-left:378.45pt;margin-top:10.35pt;width:120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" filled="f" stroked="f">
                <v:textbox>
                  <w:txbxContent>
                    <w:p w14:paraId="0216A43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E446D3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22F81F" wp14:editId="1195769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FE497" w14:textId="77777777" w:rsidR="002E1412" w:rsidRPr="002E1412" w:rsidRDefault="00B54D0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D22F81F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585FE497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7DC1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7A011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30A3F" wp14:editId="5FDCDDB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550B8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DF30A3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061550B8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D880998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33871C" wp14:editId="4ED302C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35A7F" w14:textId="77777777" w:rsidR="002E1412" w:rsidRPr="002E1412" w:rsidRDefault="00B54D0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733871C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5D35A7F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E5084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7C440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94A49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1F99EB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04A615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875EE2D" w14:textId="77777777" w:rsidTr="00E82502">
        <w:trPr>
          <w:cantSplit/>
          <w:trHeight w:val="440"/>
        </w:trPr>
        <w:tc>
          <w:tcPr>
            <w:tcW w:w="9252" w:type="dxa"/>
          </w:tcPr>
          <w:p w14:paraId="1B8856C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47CD1A9" w14:textId="77777777" w:rsidTr="00E82502">
        <w:trPr>
          <w:cantSplit/>
          <w:trHeight w:val="440"/>
        </w:trPr>
        <w:tc>
          <w:tcPr>
            <w:tcW w:w="9252" w:type="dxa"/>
          </w:tcPr>
          <w:p w14:paraId="3F3F250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4F99088" w14:textId="77777777" w:rsidTr="00E82502">
        <w:trPr>
          <w:cantSplit/>
          <w:trHeight w:val="440"/>
        </w:trPr>
        <w:tc>
          <w:tcPr>
            <w:tcW w:w="9252" w:type="dxa"/>
          </w:tcPr>
          <w:p w14:paraId="7384493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C2CC18F" w14:textId="77777777" w:rsidTr="00E82502">
        <w:trPr>
          <w:cantSplit/>
          <w:trHeight w:val="440"/>
        </w:trPr>
        <w:tc>
          <w:tcPr>
            <w:tcW w:w="9252" w:type="dxa"/>
          </w:tcPr>
          <w:p w14:paraId="652A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5B82BD5" w14:textId="77777777" w:rsidTr="00FB1067">
        <w:trPr>
          <w:cantSplit/>
          <w:trHeight w:val="481"/>
        </w:trPr>
        <w:tc>
          <w:tcPr>
            <w:tcW w:w="9252" w:type="dxa"/>
          </w:tcPr>
          <w:p w14:paraId="4C0A645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886BA83" w14:textId="77777777" w:rsidTr="00FB1067">
        <w:trPr>
          <w:cantSplit/>
          <w:trHeight w:val="3029"/>
        </w:trPr>
        <w:tc>
          <w:tcPr>
            <w:tcW w:w="9252" w:type="dxa"/>
          </w:tcPr>
          <w:p w14:paraId="4576562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7D322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9D8D1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DE60A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D307F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AE14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CE09E" w14:textId="77777777" w:rsidR="00983D5F" w:rsidRDefault="00983D5F" w:rsidP="001007E7">
      <w:pPr>
        <w:spacing w:after="0" w:line="240" w:lineRule="auto"/>
      </w:pPr>
      <w:r>
        <w:separator/>
      </w:r>
    </w:p>
  </w:endnote>
  <w:endnote w:type="continuationSeparator" w:id="0">
    <w:p w14:paraId="0396032A" w14:textId="77777777" w:rsidR="00983D5F" w:rsidRDefault="00983D5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0DF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BE7563C" wp14:editId="64E4135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5C3E6" wp14:editId="69F90E3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3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427AEA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CC5C3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489C3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427AEA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44980" wp14:editId="43A479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48AA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2A4498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7EC48AA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53F77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EDD06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0BA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45D8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89786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3D6C0" w14:textId="77777777" w:rsidR="00983D5F" w:rsidRDefault="00983D5F" w:rsidP="001007E7">
      <w:pPr>
        <w:spacing w:after="0" w:line="240" w:lineRule="auto"/>
      </w:pPr>
      <w:r>
        <w:separator/>
      </w:r>
    </w:p>
  </w:footnote>
  <w:footnote w:type="continuationSeparator" w:id="0">
    <w:p w14:paraId="7F68FD39" w14:textId="77777777" w:rsidR="00983D5F" w:rsidRDefault="00983D5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B2E"/>
    <w:rsid w:val="000101D0"/>
    <w:rsid w:val="00022097"/>
    <w:rsid w:val="000333F3"/>
    <w:rsid w:val="00034DD9"/>
    <w:rsid w:val="00045479"/>
    <w:rsid w:val="0005792C"/>
    <w:rsid w:val="00080EDD"/>
    <w:rsid w:val="00082554"/>
    <w:rsid w:val="000B0DCD"/>
    <w:rsid w:val="000C3578"/>
    <w:rsid w:val="000E02D9"/>
    <w:rsid w:val="000E69F2"/>
    <w:rsid w:val="001007E7"/>
    <w:rsid w:val="001020C0"/>
    <w:rsid w:val="0011305B"/>
    <w:rsid w:val="001466B0"/>
    <w:rsid w:val="00157600"/>
    <w:rsid w:val="00162CF3"/>
    <w:rsid w:val="00170EC5"/>
    <w:rsid w:val="00181E8D"/>
    <w:rsid w:val="00191627"/>
    <w:rsid w:val="00194FF2"/>
    <w:rsid w:val="001A3F92"/>
    <w:rsid w:val="001B273D"/>
    <w:rsid w:val="001E3EB2"/>
    <w:rsid w:val="001F73A7"/>
    <w:rsid w:val="002009A7"/>
    <w:rsid w:val="00253DBA"/>
    <w:rsid w:val="0026335F"/>
    <w:rsid w:val="00295BD4"/>
    <w:rsid w:val="002A3D8C"/>
    <w:rsid w:val="002D451D"/>
    <w:rsid w:val="002E1412"/>
    <w:rsid w:val="00305113"/>
    <w:rsid w:val="00314023"/>
    <w:rsid w:val="00341484"/>
    <w:rsid w:val="00386D05"/>
    <w:rsid w:val="00392351"/>
    <w:rsid w:val="003A6141"/>
    <w:rsid w:val="003C5846"/>
    <w:rsid w:val="003D449C"/>
    <w:rsid w:val="00404131"/>
    <w:rsid w:val="0042490F"/>
    <w:rsid w:val="004379A6"/>
    <w:rsid w:val="0044234A"/>
    <w:rsid w:val="00456C17"/>
    <w:rsid w:val="00466B9C"/>
    <w:rsid w:val="00475147"/>
    <w:rsid w:val="004B30DA"/>
    <w:rsid w:val="004B4243"/>
    <w:rsid w:val="004D45A8"/>
    <w:rsid w:val="00535962"/>
    <w:rsid w:val="0055085F"/>
    <w:rsid w:val="005B421B"/>
    <w:rsid w:val="006072EA"/>
    <w:rsid w:val="00611A07"/>
    <w:rsid w:val="00615FD1"/>
    <w:rsid w:val="0062592A"/>
    <w:rsid w:val="00645BED"/>
    <w:rsid w:val="006506D0"/>
    <w:rsid w:val="00651E48"/>
    <w:rsid w:val="00666D56"/>
    <w:rsid w:val="006709BC"/>
    <w:rsid w:val="00684BDB"/>
    <w:rsid w:val="00687337"/>
    <w:rsid w:val="006E0C67"/>
    <w:rsid w:val="006E7E60"/>
    <w:rsid w:val="006F3C7B"/>
    <w:rsid w:val="006F567F"/>
    <w:rsid w:val="00725091"/>
    <w:rsid w:val="00780880"/>
    <w:rsid w:val="007A791C"/>
    <w:rsid w:val="007B0E1F"/>
    <w:rsid w:val="007B6F6F"/>
    <w:rsid w:val="00820C9F"/>
    <w:rsid w:val="00821EC5"/>
    <w:rsid w:val="0082707E"/>
    <w:rsid w:val="008315B0"/>
    <w:rsid w:val="008343AC"/>
    <w:rsid w:val="008426F6"/>
    <w:rsid w:val="00882563"/>
    <w:rsid w:val="008B3AE5"/>
    <w:rsid w:val="008B58F4"/>
    <w:rsid w:val="008C388B"/>
    <w:rsid w:val="008D1049"/>
    <w:rsid w:val="00900AFE"/>
    <w:rsid w:val="0094367D"/>
    <w:rsid w:val="00955D75"/>
    <w:rsid w:val="00966EEE"/>
    <w:rsid w:val="00977C54"/>
    <w:rsid w:val="0098258F"/>
    <w:rsid w:val="00983D5F"/>
    <w:rsid w:val="009B7EF9"/>
    <w:rsid w:val="009D0500"/>
    <w:rsid w:val="009E0B61"/>
    <w:rsid w:val="00A024D8"/>
    <w:rsid w:val="00A07827"/>
    <w:rsid w:val="00A16099"/>
    <w:rsid w:val="00A2717B"/>
    <w:rsid w:val="00A640BD"/>
    <w:rsid w:val="00A641A7"/>
    <w:rsid w:val="00A72F42"/>
    <w:rsid w:val="00AD7919"/>
    <w:rsid w:val="00AF2E6B"/>
    <w:rsid w:val="00AF7BFE"/>
    <w:rsid w:val="00AF7CCE"/>
    <w:rsid w:val="00B03E3D"/>
    <w:rsid w:val="00B1244A"/>
    <w:rsid w:val="00B54D08"/>
    <w:rsid w:val="00B62EEF"/>
    <w:rsid w:val="00B97B51"/>
    <w:rsid w:val="00BA0007"/>
    <w:rsid w:val="00BB1D79"/>
    <w:rsid w:val="00BC0B3C"/>
    <w:rsid w:val="00BC1D0C"/>
    <w:rsid w:val="00BC61BD"/>
    <w:rsid w:val="00BD1586"/>
    <w:rsid w:val="00BD21C9"/>
    <w:rsid w:val="00C041F6"/>
    <w:rsid w:val="00C078CB"/>
    <w:rsid w:val="00C22DBE"/>
    <w:rsid w:val="00C31146"/>
    <w:rsid w:val="00C31E96"/>
    <w:rsid w:val="00C35D16"/>
    <w:rsid w:val="00C5078F"/>
    <w:rsid w:val="00C51331"/>
    <w:rsid w:val="00C52891"/>
    <w:rsid w:val="00C55C49"/>
    <w:rsid w:val="00C66D08"/>
    <w:rsid w:val="00C7470C"/>
    <w:rsid w:val="00C812A9"/>
    <w:rsid w:val="00C97B1B"/>
    <w:rsid w:val="00CA0E82"/>
    <w:rsid w:val="00CA164C"/>
    <w:rsid w:val="00CA4661"/>
    <w:rsid w:val="00CC386D"/>
    <w:rsid w:val="00CE67A3"/>
    <w:rsid w:val="00D1201E"/>
    <w:rsid w:val="00D2204E"/>
    <w:rsid w:val="00D24FA7"/>
    <w:rsid w:val="00D45A3E"/>
    <w:rsid w:val="00D46E2D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422DF"/>
    <w:rsid w:val="00E5364D"/>
    <w:rsid w:val="00E71415"/>
    <w:rsid w:val="00E82502"/>
    <w:rsid w:val="00EA6B34"/>
    <w:rsid w:val="00EA7406"/>
    <w:rsid w:val="00EC32D4"/>
    <w:rsid w:val="00EE1E7B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A5250"/>
    <w:rsid w:val="00FB1067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C08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F22D5-944A-4095-B9BB-51B41F9C7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19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Aurelina Alonzo R.</cp:lastModifiedBy>
  <cp:revision>36</cp:revision>
  <cp:lastPrinted>2011-03-04T18:48:00Z</cp:lastPrinted>
  <dcterms:created xsi:type="dcterms:W3CDTF">2021-04-19T19:23:00Z</dcterms:created>
  <dcterms:modified xsi:type="dcterms:W3CDTF">2025-04-24T14:32:00Z</dcterms:modified>
</cp:coreProperties>
</file>